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4EAC" w14:textId="77777777" w:rsidR="00593A54" w:rsidRDefault="00593A54" w:rsidP="00FF13AB">
      <w:pPr>
        <w:rPr>
          <w:rFonts w:cs="Arial"/>
          <w:sz w:val="22"/>
          <w:szCs w:val="22"/>
        </w:rPr>
      </w:pPr>
    </w:p>
    <w:p w14:paraId="64DA470E" w14:textId="06C07891" w:rsidR="00FF13AB" w:rsidRDefault="00500691" w:rsidP="00FF13A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  <w:highlight w:val="lightGray"/>
        </w:rPr>
        <w:t xml:space="preserve">Załącznik nr 10 – </w:t>
      </w:r>
      <w:r w:rsidR="00FF13AB" w:rsidRPr="00CB7674">
        <w:rPr>
          <w:rFonts w:cs="Arial"/>
          <w:b/>
          <w:bCs/>
          <w:sz w:val="22"/>
          <w:szCs w:val="22"/>
          <w:highlight w:val="lightGray"/>
        </w:rPr>
        <w:t>Z</w:t>
      </w:r>
      <w:r>
        <w:rPr>
          <w:rFonts w:cs="Arial"/>
          <w:b/>
          <w:bCs/>
          <w:sz w:val="22"/>
          <w:szCs w:val="22"/>
          <w:highlight w:val="lightGray"/>
        </w:rPr>
        <w:t xml:space="preserve">obowiązanie podmiotu trzeciego do oddania do dyspozycji </w:t>
      </w:r>
      <w:r w:rsidR="003D74B2">
        <w:rPr>
          <w:rFonts w:cs="Arial"/>
          <w:b/>
          <w:bCs/>
          <w:sz w:val="22"/>
          <w:szCs w:val="22"/>
          <w:highlight w:val="lightGray"/>
        </w:rPr>
        <w:t>O</w:t>
      </w:r>
      <w:r>
        <w:rPr>
          <w:rFonts w:cs="Arial"/>
          <w:b/>
          <w:bCs/>
          <w:sz w:val="22"/>
          <w:szCs w:val="22"/>
          <w:highlight w:val="lightGray"/>
        </w:rPr>
        <w:t>ferenta niezbędnych zasobów na potrzeby realizacji zamówienia</w:t>
      </w:r>
    </w:p>
    <w:p w14:paraId="0DDC14A4" w14:textId="77777777" w:rsidR="00500691" w:rsidRDefault="00500691" w:rsidP="00FF13A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</w:p>
    <w:p w14:paraId="33CDE0D6" w14:textId="77777777" w:rsidR="00500691" w:rsidRPr="00AE7520" w:rsidRDefault="00500691" w:rsidP="0050069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OFERENT</w:t>
      </w:r>
      <w:r w:rsidRPr="00AE7520">
        <w:rPr>
          <w:rFonts w:cs="Arial"/>
          <w:sz w:val="22"/>
          <w:szCs w:val="22"/>
        </w:rPr>
        <w:t xml:space="preserve">: </w:t>
      </w:r>
    </w:p>
    <w:p w14:paraId="7C3753AC" w14:textId="77777777" w:rsidR="00500691" w:rsidRPr="00AE7520" w:rsidRDefault="00500691" w:rsidP="00500691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191D6D5" w14:textId="77777777" w:rsidR="00500691" w:rsidRPr="00AE7520" w:rsidRDefault="00500691" w:rsidP="00500691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45968D7D" w14:textId="77777777" w:rsidR="00FF13AB" w:rsidRDefault="00FF13AB" w:rsidP="00FF13AB">
      <w:pPr>
        <w:rPr>
          <w:rFonts w:cs="Arial"/>
          <w:sz w:val="22"/>
          <w:szCs w:val="22"/>
        </w:rPr>
      </w:pPr>
    </w:p>
    <w:p w14:paraId="249012C0" w14:textId="079DA383" w:rsidR="00FF13AB" w:rsidRPr="00AE7520" w:rsidRDefault="00FF13AB" w:rsidP="00AE7520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2359EF25" w14:textId="77777777" w:rsidR="00FF13AB" w:rsidRDefault="00FF13AB" w:rsidP="00AE7520">
      <w:pPr>
        <w:rPr>
          <w:rFonts w:cs="Arial"/>
          <w:szCs w:val="22"/>
        </w:rPr>
      </w:pPr>
    </w:p>
    <w:p w14:paraId="777C3193" w14:textId="6ECA1960" w:rsidR="00FF13AB" w:rsidRPr="00F0702C" w:rsidRDefault="00FF13AB" w:rsidP="00AE7520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39C50DFD" w14:textId="76410C01" w:rsidR="00FF13AB" w:rsidRPr="003D74B2" w:rsidRDefault="00FF13AB" w:rsidP="00304A65">
      <w:pPr>
        <w:jc w:val="center"/>
        <w:rPr>
          <w:rFonts w:cs="Arial"/>
          <w:i/>
          <w:iCs/>
          <w:szCs w:val="22"/>
          <w:vertAlign w:val="superscript"/>
        </w:rPr>
      </w:pPr>
      <w:r w:rsidRPr="003D74B2">
        <w:rPr>
          <w:rFonts w:cs="Arial"/>
          <w:i/>
          <w:iCs/>
          <w:szCs w:val="22"/>
          <w:vertAlign w:val="superscript"/>
        </w:rPr>
        <w:t>(imię i nazwisko osoby upoważnionej do reprezentowania podmiotu trzeciego)</w:t>
      </w:r>
    </w:p>
    <w:p w14:paraId="0B26B854" w14:textId="20DDFB5D" w:rsidR="00CC16F1" w:rsidRPr="00CC16F1" w:rsidRDefault="00CC16F1" w:rsidP="00CC16F1">
      <w:pPr>
        <w:rPr>
          <w:sz w:val="22"/>
          <w:szCs w:val="22"/>
        </w:rPr>
      </w:pPr>
      <w:r w:rsidRPr="00CC16F1">
        <w:rPr>
          <w:sz w:val="22"/>
          <w:szCs w:val="22"/>
        </w:rPr>
        <w:t>działając w imieniu</w:t>
      </w:r>
      <w:r w:rsidR="003D74B2">
        <w:rPr>
          <w:sz w:val="22"/>
          <w:szCs w:val="22"/>
        </w:rPr>
        <w:t>:</w:t>
      </w:r>
    </w:p>
    <w:p w14:paraId="677A2523" w14:textId="5A9C9AD7" w:rsidR="00CC16F1" w:rsidRDefault="00CC16F1" w:rsidP="00CC16F1">
      <w:r>
        <w:t>……………………………………………………………………………………………………...</w:t>
      </w:r>
    </w:p>
    <w:p w14:paraId="53EF9983" w14:textId="072E39F4" w:rsidR="00CC16F1" w:rsidRPr="003D74B2" w:rsidRDefault="00CC16F1" w:rsidP="00CC16F1">
      <w:pPr>
        <w:jc w:val="center"/>
        <w:rPr>
          <w:i/>
          <w:iCs/>
          <w:sz w:val="32"/>
          <w:szCs w:val="24"/>
          <w:vertAlign w:val="superscript"/>
        </w:rPr>
      </w:pPr>
      <w:r w:rsidRPr="003D74B2">
        <w:rPr>
          <w:i/>
          <w:iCs/>
          <w:sz w:val="32"/>
          <w:szCs w:val="24"/>
          <w:vertAlign w:val="superscript"/>
        </w:rPr>
        <w:t xml:space="preserve">  </w:t>
      </w:r>
      <w:r w:rsidRPr="003D74B2">
        <w:rPr>
          <w:i/>
          <w:iCs/>
          <w:szCs w:val="24"/>
          <w:vertAlign w:val="superscript"/>
        </w:rPr>
        <w:t>(nazwa i adres Podmiotu oddającego do dyspozycji zasoby)</w:t>
      </w:r>
    </w:p>
    <w:p w14:paraId="33BE94D8" w14:textId="77777777" w:rsidR="00CC16F1" w:rsidRDefault="00CC16F1" w:rsidP="00304A65">
      <w:pPr>
        <w:jc w:val="center"/>
        <w:rPr>
          <w:rFonts w:cs="Arial"/>
          <w:szCs w:val="22"/>
          <w:vertAlign w:val="superscript"/>
        </w:rPr>
      </w:pPr>
    </w:p>
    <w:p w14:paraId="5E6B74C7" w14:textId="77777777" w:rsidR="00A83AAD" w:rsidRDefault="00A83AAD" w:rsidP="00AE7520">
      <w:pPr>
        <w:jc w:val="both"/>
        <w:rPr>
          <w:rFonts w:cs="Arial"/>
          <w:color w:val="FF0000"/>
          <w:sz w:val="22"/>
          <w:szCs w:val="22"/>
        </w:rPr>
      </w:pPr>
    </w:p>
    <w:p w14:paraId="0C78C193" w14:textId="5B102DDC" w:rsidR="002A439C" w:rsidRDefault="00CC16F1" w:rsidP="00AE7520">
      <w:pPr>
        <w:jc w:val="both"/>
        <w:rPr>
          <w:rStyle w:val="FontStyle42"/>
          <w:rFonts w:ascii="Arial" w:cs="Arial"/>
          <w:b/>
          <w:bCs/>
          <w:sz w:val="22"/>
          <w:szCs w:val="22"/>
        </w:rPr>
      </w:pPr>
      <w:r w:rsidRPr="00CC16F1">
        <w:rPr>
          <w:rStyle w:val="FontStyle42"/>
          <w:rFonts w:ascii="Arial" w:cs="Arial"/>
          <w:b/>
          <w:bCs/>
          <w:sz w:val="22"/>
          <w:szCs w:val="22"/>
        </w:rPr>
        <w:t>Oświadczam/y, iż udostępniamy Oferentowi:</w:t>
      </w:r>
    </w:p>
    <w:p w14:paraId="38114C0D" w14:textId="77777777" w:rsidR="00CC16F1" w:rsidRDefault="00CC16F1" w:rsidP="00AE7520">
      <w:pPr>
        <w:jc w:val="both"/>
        <w:rPr>
          <w:rFonts w:cs="Arial"/>
          <w:b/>
          <w:spacing w:val="-3"/>
          <w:sz w:val="22"/>
          <w:szCs w:val="22"/>
        </w:rPr>
      </w:pPr>
    </w:p>
    <w:p w14:paraId="634286C3" w14:textId="79804239" w:rsidR="00FF13AB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………………………..……………………………………………………………</w:t>
      </w:r>
      <w:r w:rsidR="00CC16F1">
        <w:rPr>
          <w:rFonts w:cs="Arial"/>
          <w:sz w:val="22"/>
          <w:szCs w:val="22"/>
        </w:rPr>
        <w:t>…………………….</w:t>
      </w:r>
    </w:p>
    <w:p w14:paraId="77E43C49" w14:textId="3E9D573E" w:rsidR="00CC16F1" w:rsidRPr="003D74B2" w:rsidRDefault="00CC16F1" w:rsidP="00CC16F1">
      <w:pPr>
        <w:jc w:val="center"/>
        <w:rPr>
          <w:rFonts w:cs="Arial"/>
          <w:i/>
          <w:iCs/>
          <w:szCs w:val="24"/>
          <w:vertAlign w:val="superscript"/>
        </w:rPr>
      </w:pPr>
      <w:r w:rsidRPr="003D74B2">
        <w:rPr>
          <w:rFonts w:cs="Arial"/>
          <w:i/>
          <w:iCs/>
          <w:szCs w:val="24"/>
          <w:vertAlign w:val="superscript"/>
        </w:rPr>
        <w:t>(nazwa i adres Oferenta, któremu udostępniane są zasoby)</w:t>
      </w:r>
    </w:p>
    <w:p w14:paraId="0A38C1A8" w14:textId="068A68F1" w:rsidR="00FF13AB" w:rsidRPr="00AE7520" w:rsidRDefault="00FF13AB" w:rsidP="00AE7520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611A8E8C" w14:textId="77777777" w:rsidR="00FF13AB" w:rsidRPr="00AE7520" w:rsidRDefault="00FF13AB" w:rsidP="00AE7520">
      <w:pPr>
        <w:jc w:val="both"/>
        <w:rPr>
          <w:rFonts w:cs="Arial"/>
          <w:sz w:val="22"/>
          <w:szCs w:val="22"/>
          <w:vertAlign w:val="superscript"/>
        </w:rPr>
      </w:pPr>
    </w:p>
    <w:p w14:paraId="52DB83E0" w14:textId="1B2A50D1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</w:t>
      </w:r>
      <w:r w:rsidR="002A439C">
        <w:rPr>
          <w:rFonts w:cs="Arial"/>
          <w:sz w:val="22"/>
          <w:szCs w:val="22"/>
        </w:rPr>
        <w:t>e</w:t>
      </w:r>
      <w:r w:rsidRPr="00AE7520">
        <w:rPr>
          <w:rFonts w:cs="Arial"/>
          <w:sz w:val="22"/>
          <w:szCs w:val="22"/>
        </w:rPr>
        <w:t xml:space="preserve"> zasob</w:t>
      </w:r>
      <w:r w:rsidR="002A439C">
        <w:rPr>
          <w:rFonts w:cs="Arial"/>
          <w:sz w:val="22"/>
          <w:szCs w:val="22"/>
        </w:rPr>
        <w:t>y</w:t>
      </w:r>
      <w:r w:rsidRPr="00AE7520">
        <w:rPr>
          <w:rFonts w:cs="Arial"/>
          <w:sz w:val="22"/>
          <w:szCs w:val="22"/>
        </w:rPr>
        <w:t>:</w:t>
      </w:r>
    </w:p>
    <w:p w14:paraId="476D0E5E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</w:p>
    <w:p w14:paraId="269D4791" w14:textId="575F951D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 w:rsidR="00CC16F1">
        <w:rPr>
          <w:rFonts w:cs="Arial"/>
          <w:sz w:val="22"/>
          <w:szCs w:val="22"/>
        </w:rPr>
        <w:t>……</w:t>
      </w:r>
    </w:p>
    <w:p w14:paraId="7ACF53E6" w14:textId="2EBF8F7B" w:rsidR="00FF13AB" w:rsidRPr="003D74B2" w:rsidRDefault="00CC16F1" w:rsidP="00CC16F1">
      <w:pPr>
        <w:tabs>
          <w:tab w:val="left" w:pos="2580"/>
        </w:tabs>
        <w:jc w:val="center"/>
        <w:rPr>
          <w:rFonts w:cs="Arial"/>
          <w:i/>
          <w:iCs/>
          <w:szCs w:val="24"/>
          <w:vertAlign w:val="superscript"/>
        </w:rPr>
      </w:pPr>
      <w:r w:rsidRPr="003D74B2">
        <w:rPr>
          <w:rFonts w:cs="Arial"/>
          <w:i/>
          <w:iCs/>
          <w:szCs w:val="24"/>
          <w:vertAlign w:val="superscript"/>
        </w:rPr>
        <w:t>(wskazać zakres w jakim podmiot udostępniający zasoby będzie uczestniczył w realizacji zamówienia)</w:t>
      </w:r>
    </w:p>
    <w:p w14:paraId="0DA0B48D" w14:textId="77777777" w:rsidR="00CC16F1" w:rsidRDefault="00CC16F1" w:rsidP="00CC16F1">
      <w:pPr>
        <w:tabs>
          <w:tab w:val="left" w:pos="2580"/>
        </w:tabs>
        <w:jc w:val="center"/>
        <w:rPr>
          <w:rFonts w:cs="Arial"/>
          <w:sz w:val="18"/>
          <w:szCs w:val="18"/>
        </w:rPr>
      </w:pPr>
    </w:p>
    <w:p w14:paraId="20319A3F" w14:textId="77777777" w:rsidR="00CC16F1" w:rsidRPr="00CC16F1" w:rsidRDefault="00CC16F1" w:rsidP="00CC16F1">
      <w:pPr>
        <w:tabs>
          <w:tab w:val="left" w:pos="2580"/>
        </w:tabs>
        <w:jc w:val="center"/>
        <w:rPr>
          <w:rFonts w:cs="Arial"/>
          <w:sz w:val="18"/>
          <w:szCs w:val="18"/>
        </w:rPr>
      </w:pPr>
    </w:p>
    <w:p w14:paraId="5823582C" w14:textId="16BC2824" w:rsidR="00304A65" w:rsidRDefault="00CC16F1" w:rsidP="00CC16F1">
      <w:pPr>
        <w:spacing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Ponadto, oświadczam, że:</w:t>
      </w:r>
    </w:p>
    <w:p w14:paraId="41478C70" w14:textId="25CAFF9F" w:rsidR="00CC16F1" w:rsidRPr="00CC16F1" w:rsidRDefault="00CC16F1" w:rsidP="00CC16F1">
      <w:pPr>
        <w:spacing w:line="360" w:lineRule="auto"/>
        <w:rPr>
          <w:rFonts w:cs="Arial"/>
          <w:sz w:val="22"/>
          <w:szCs w:val="22"/>
        </w:rPr>
      </w:pPr>
      <w:r w:rsidRPr="00CC16F1">
        <w:rPr>
          <w:rFonts w:cs="Arial"/>
          <w:sz w:val="22"/>
          <w:szCs w:val="22"/>
        </w:rPr>
        <w:t xml:space="preserve">1. udostępniam/y wskazane wyżej zasoby na cały okres realizacji zamówienia, </w:t>
      </w:r>
    </w:p>
    <w:p w14:paraId="70E38A36" w14:textId="1098CB5D" w:rsidR="00CC16F1" w:rsidRPr="00CC16F1" w:rsidRDefault="00CC16F1" w:rsidP="00CC16F1">
      <w:pPr>
        <w:spacing w:line="360" w:lineRule="auto"/>
        <w:rPr>
          <w:rFonts w:cs="Arial"/>
          <w:sz w:val="22"/>
          <w:szCs w:val="22"/>
        </w:rPr>
      </w:pPr>
      <w:r w:rsidRPr="00CC16F1">
        <w:rPr>
          <w:rFonts w:cs="Arial"/>
          <w:sz w:val="22"/>
          <w:szCs w:val="22"/>
        </w:rPr>
        <w:t>2. wymienione zasoby zostaną udostępnione Oferentowi na podstawie umowy:</w:t>
      </w:r>
    </w:p>
    <w:p w14:paraId="643A3E8A" w14:textId="77777777" w:rsidR="00CC16F1" w:rsidRPr="00CC16F1" w:rsidRDefault="00CC16F1" w:rsidP="00CC16F1">
      <w:pPr>
        <w:spacing w:line="360" w:lineRule="auto"/>
        <w:rPr>
          <w:rFonts w:cs="Arial"/>
          <w:szCs w:val="22"/>
        </w:rPr>
      </w:pPr>
      <w:r w:rsidRPr="00CC16F1">
        <w:rPr>
          <w:rFonts w:cs="Arial"/>
          <w:szCs w:val="22"/>
        </w:rPr>
        <w:t>………………………………………………………………………………………………</w:t>
      </w:r>
    </w:p>
    <w:p w14:paraId="381B5EC9" w14:textId="4B5CB10A" w:rsidR="00FF13AB" w:rsidRPr="00CC16F1" w:rsidRDefault="00CC16F1" w:rsidP="00CC16F1">
      <w:pPr>
        <w:spacing w:line="360" w:lineRule="auto"/>
        <w:rPr>
          <w:rFonts w:cs="Arial"/>
          <w:sz w:val="20"/>
        </w:rPr>
      </w:pPr>
      <w:r w:rsidRPr="00CC16F1">
        <w:rPr>
          <w:rFonts w:cs="Arial"/>
          <w:sz w:val="20"/>
        </w:rPr>
        <w:t>(np. umowa cywilno-prawna, umowa na podwykonawstwo, umowa o współpracy itp.)</w:t>
      </w:r>
    </w:p>
    <w:p w14:paraId="68274E9D" w14:textId="25CB9A9B" w:rsidR="00AE7520" w:rsidRDefault="00BF70E7" w:rsidP="00BF70E7">
      <w:pPr>
        <w:spacing w:line="360" w:lineRule="auto"/>
        <w:jc w:val="both"/>
        <w:rPr>
          <w:rFonts w:cs="Arial"/>
          <w:szCs w:val="22"/>
        </w:rPr>
      </w:pPr>
      <w:r w:rsidRPr="00BF70E7">
        <w:rPr>
          <w:rFonts w:cs="Arial"/>
          <w:sz w:val="18"/>
          <w:szCs w:val="18"/>
        </w:rPr>
        <w:t>Na żądanie Zamawiającego, Oferent przedkłada także wszystkie dokumenty określone w Zapytaniu</w:t>
      </w:r>
      <w:r w:rsidR="00015886">
        <w:rPr>
          <w:rFonts w:cs="Arial"/>
          <w:sz w:val="18"/>
          <w:szCs w:val="18"/>
        </w:rPr>
        <w:t xml:space="preserve"> </w:t>
      </w:r>
      <w:r w:rsidR="00944016">
        <w:rPr>
          <w:rFonts w:cs="Arial"/>
          <w:sz w:val="18"/>
          <w:szCs w:val="18"/>
        </w:rPr>
        <w:t>ofertowym</w:t>
      </w:r>
      <w:r w:rsidR="00015886">
        <w:rPr>
          <w:rFonts w:cs="Arial"/>
          <w:sz w:val="18"/>
          <w:szCs w:val="18"/>
        </w:rPr>
        <w:t>,</w:t>
      </w:r>
      <w:r w:rsidRPr="00BF70E7">
        <w:rPr>
          <w:rFonts w:cs="Arial"/>
          <w:sz w:val="18"/>
          <w:szCs w:val="18"/>
        </w:rPr>
        <w:t xml:space="preserve"> dotyczące tego podmiotu, potwierdzające brak podstaw do wykluczenia z postepowania o udzielenie zamówienia. Kopie dokumentów dotyczących każdego z tych podmiotów muszą być poświadczone za zgodność z oryginałem przez te podmioty</w:t>
      </w:r>
      <w:r w:rsidRPr="00BF70E7">
        <w:rPr>
          <w:rFonts w:cs="Arial"/>
          <w:szCs w:val="22"/>
        </w:rPr>
        <w:t>.</w:t>
      </w:r>
    </w:p>
    <w:p w14:paraId="13D8A538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32CC7603" w14:textId="02A62F65" w:rsidR="00CC16F1" w:rsidRPr="00BF70E7" w:rsidRDefault="00FF13AB" w:rsidP="00BF70E7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CBBF3CA" w14:textId="77777777" w:rsidR="00BF70E7" w:rsidRDefault="00BF70E7" w:rsidP="00AE7520">
      <w:pPr>
        <w:jc w:val="center"/>
        <w:rPr>
          <w:rFonts w:cs="Arial"/>
          <w:i/>
          <w:iCs/>
          <w:color w:val="FF0000"/>
          <w:sz w:val="18"/>
          <w:szCs w:val="18"/>
        </w:rPr>
      </w:pPr>
    </w:p>
    <w:p w14:paraId="3204067C" w14:textId="79C09909" w:rsidR="00CB428A" w:rsidRPr="00CC16F1" w:rsidRDefault="00FF13AB" w:rsidP="00AE7520">
      <w:pPr>
        <w:jc w:val="center"/>
        <w:rPr>
          <w:rFonts w:cs="Arial"/>
          <w:i/>
          <w:iCs/>
          <w:color w:val="FF0000"/>
          <w:sz w:val="18"/>
          <w:szCs w:val="18"/>
        </w:rPr>
      </w:pPr>
      <w:r w:rsidRPr="00CC16F1">
        <w:rPr>
          <w:rFonts w:cs="Arial"/>
          <w:i/>
          <w:iCs/>
          <w:color w:val="FF0000"/>
          <w:sz w:val="18"/>
          <w:szCs w:val="18"/>
        </w:rPr>
        <w:t>Należy dołączyć dokument, z którego wynika uprawnienie osoby (osób) do reprezentacji podmiotu (KRS/CEIDG).</w:t>
      </w:r>
    </w:p>
    <w:sectPr w:rsidR="00CB428A" w:rsidRPr="00CC16F1" w:rsidSect="00BF70E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79" w:right="1134" w:bottom="568" w:left="1418" w:header="397" w:footer="12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698A2" w14:textId="77777777" w:rsidR="00BC5618" w:rsidRDefault="00BC5618">
      <w:r>
        <w:separator/>
      </w:r>
    </w:p>
  </w:endnote>
  <w:endnote w:type="continuationSeparator" w:id="0">
    <w:p w14:paraId="0CC6E655" w14:textId="77777777" w:rsidR="00BC5618" w:rsidRDefault="00BC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BC5618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6026377"/>
      <w:docPartObj>
        <w:docPartGallery w:val="Page Numbers (Bottom of Page)"/>
        <w:docPartUnique/>
      </w:docPartObj>
    </w:sdtPr>
    <w:sdtEndPr/>
    <w:sdtContent>
      <w:p w14:paraId="67397A96" w14:textId="29521C1D" w:rsidR="003D74B2" w:rsidRDefault="003D74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30F01" w14:textId="74A43BF3" w:rsidR="00B00E1B" w:rsidRDefault="00B00E1B" w:rsidP="00BF70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F012F" w14:textId="77777777" w:rsidR="00BC5618" w:rsidRDefault="00BC5618">
      <w:r>
        <w:separator/>
      </w:r>
    </w:p>
  </w:footnote>
  <w:footnote w:type="continuationSeparator" w:id="0">
    <w:p w14:paraId="4B10FC00" w14:textId="77777777" w:rsidR="00BC5618" w:rsidRDefault="00BC5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2084605037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CE5D" w14:textId="77777777" w:rsidR="00500691" w:rsidRDefault="00520417" w:rsidP="00500691">
    <w:pPr>
      <w:pStyle w:val="Nagwek"/>
    </w:pPr>
    <w:bookmarkStart w:id="0" w:name="_Toc182833061"/>
    <w:r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0"/>
    <w:r w:rsidR="00500691">
      <w:rPr>
        <w:noProof/>
      </w:rPr>
      <w:drawing>
        <wp:anchor distT="0" distB="0" distL="114300" distR="114300" simplePos="0" relativeHeight="251659264" behindDoc="1" locked="0" layoutInCell="1" allowOverlap="1" wp14:anchorId="5BEA9B13" wp14:editId="524C069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0691">
      <w:tab/>
    </w:r>
  </w:p>
  <w:p w14:paraId="6D3692CF" w14:textId="77777777" w:rsidR="00500691" w:rsidRDefault="00500691" w:rsidP="00280CCB">
    <w:pPr>
      <w:pStyle w:val="Nagwek"/>
      <w:ind w:firstLine="709"/>
    </w:pPr>
  </w:p>
  <w:p w14:paraId="3CE77B46" w14:textId="433B3DD7" w:rsidR="00B00E1B" w:rsidRPr="00500691" w:rsidRDefault="00B00E1B" w:rsidP="00716DB9">
    <w:pPr>
      <w:pStyle w:val="Nagwek"/>
      <w:jc w:val="center"/>
      <w:rPr>
        <w:bCs/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3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5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5"/>
  </w:num>
  <w:num w:numId="4" w16cid:durableId="409277206">
    <w:abstractNumId w:val="20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1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6"/>
  </w:num>
  <w:num w:numId="15" w16cid:durableId="1577393915">
    <w:abstractNumId w:val="12"/>
  </w:num>
  <w:num w:numId="16" w16cid:durableId="1107308177">
    <w:abstractNumId w:val="17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3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19"/>
  </w:num>
  <w:num w:numId="23" w16cid:durableId="1762095401">
    <w:abstractNumId w:val="18"/>
  </w:num>
  <w:num w:numId="24" w16cid:durableId="2036340940">
    <w:abstractNumId w:val="3"/>
  </w:num>
  <w:num w:numId="25" w16cid:durableId="157692555">
    <w:abstractNumId w:val="24"/>
  </w:num>
  <w:num w:numId="26" w16cid:durableId="238058557">
    <w:abstractNumId w:val="14"/>
  </w:num>
  <w:num w:numId="27" w16cid:durableId="18240282">
    <w:abstractNumId w:val="22"/>
  </w:num>
  <w:num w:numId="28" w16cid:durableId="1821312060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81E"/>
    <w:rsid w:val="00013F12"/>
    <w:rsid w:val="00015886"/>
    <w:rsid w:val="000223BD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47C59"/>
    <w:rsid w:val="00054468"/>
    <w:rsid w:val="00056ECD"/>
    <w:rsid w:val="00063E0E"/>
    <w:rsid w:val="00066F38"/>
    <w:rsid w:val="00080810"/>
    <w:rsid w:val="00083F4F"/>
    <w:rsid w:val="00084D54"/>
    <w:rsid w:val="00093B27"/>
    <w:rsid w:val="000977D6"/>
    <w:rsid w:val="000B3839"/>
    <w:rsid w:val="000B6030"/>
    <w:rsid w:val="000B7063"/>
    <w:rsid w:val="000C67AC"/>
    <w:rsid w:val="000C67E1"/>
    <w:rsid w:val="000D1160"/>
    <w:rsid w:val="000D60EC"/>
    <w:rsid w:val="000D658D"/>
    <w:rsid w:val="000D6779"/>
    <w:rsid w:val="000F0731"/>
    <w:rsid w:val="000F0BED"/>
    <w:rsid w:val="001069F4"/>
    <w:rsid w:val="00107A22"/>
    <w:rsid w:val="001168A7"/>
    <w:rsid w:val="00135D81"/>
    <w:rsid w:val="00140D07"/>
    <w:rsid w:val="00141155"/>
    <w:rsid w:val="001556E5"/>
    <w:rsid w:val="0015654B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92A"/>
    <w:rsid w:val="001A606E"/>
    <w:rsid w:val="001A72E7"/>
    <w:rsid w:val="001A7AB4"/>
    <w:rsid w:val="001C1257"/>
    <w:rsid w:val="001C2188"/>
    <w:rsid w:val="001C2B06"/>
    <w:rsid w:val="001C3062"/>
    <w:rsid w:val="001C3081"/>
    <w:rsid w:val="001C61ED"/>
    <w:rsid w:val="001D0F42"/>
    <w:rsid w:val="001D1A7A"/>
    <w:rsid w:val="001D1FFD"/>
    <w:rsid w:val="001D4279"/>
    <w:rsid w:val="001D65D6"/>
    <w:rsid w:val="001E0A71"/>
    <w:rsid w:val="001F2D43"/>
    <w:rsid w:val="001F5A44"/>
    <w:rsid w:val="00203D88"/>
    <w:rsid w:val="00220F86"/>
    <w:rsid w:val="0022381F"/>
    <w:rsid w:val="00234E43"/>
    <w:rsid w:val="00244ADE"/>
    <w:rsid w:val="00251916"/>
    <w:rsid w:val="0025327E"/>
    <w:rsid w:val="00253878"/>
    <w:rsid w:val="00257195"/>
    <w:rsid w:val="002658AA"/>
    <w:rsid w:val="002674CF"/>
    <w:rsid w:val="00270B2D"/>
    <w:rsid w:val="00276154"/>
    <w:rsid w:val="00276B36"/>
    <w:rsid w:val="00276F96"/>
    <w:rsid w:val="00280CCB"/>
    <w:rsid w:val="00292275"/>
    <w:rsid w:val="002A0FA6"/>
    <w:rsid w:val="002A439C"/>
    <w:rsid w:val="002A4AE5"/>
    <w:rsid w:val="002B044E"/>
    <w:rsid w:val="002B1E4B"/>
    <w:rsid w:val="002D778E"/>
    <w:rsid w:val="002E38EB"/>
    <w:rsid w:val="002E7E4C"/>
    <w:rsid w:val="002F3981"/>
    <w:rsid w:val="002F77DD"/>
    <w:rsid w:val="00304A65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472F7"/>
    <w:rsid w:val="00351B6D"/>
    <w:rsid w:val="00354B98"/>
    <w:rsid w:val="003553A9"/>
    <w:rsid w:val="0037267A"/>
    <w:rsid w:val="00376757"/>
    <w:rsid w:val="003770EA"/>
    <w:rsid w:val="00381E19"/>
    <w:rsid w:val="003832C7"/>
    <w:rsid w:val="0039221D"/>
    <w:rsid w:val="00397DC9"/>
    <w:rsid w:val="003A11B3"/>
    <w:rsid w:val="003A4EBA"/>
    <w:rsid w:val="003A600B"/>
    <w:rsid w:val="003B0678"/>
    <w:rsid w:val="003B1B2E"/>
    <w:rsid w:val="003B45A4"/>
    <w:rsid w:val="003B4B05"/>
    <w:rsid w:val="003B6EC5"/>
    <w:rsid w:val="003C30E7"/>
    <w:rsid w:val="003C62F0"/>
    <w:rsid w:val="003D1F31"/>
    <w:rsid w:val="003D74B2"/>
    <w:rsid w:val="003E132D"/>
    <w:rsid w:val="003E320C"/>
    <w:rsid w:val="003E5637"/>
    <w:rsid w:val="003F0D3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0910"/>
    <w:rsid w:val="00431023"/>
    <w:rsid w:val="00435327"/>
    <w:rsid w:val="004378B5"/>
    <w:rsid w:val="00441829"/>
    <w:rsid w:val="004476E4"/>
    <w:rsid w:val="00447752"/>
    <w:rsid w:val="00452893"/>
    <w:rsid w:val="00455330"/>
    <w:rsid w:val="00460114"/>
    <w:rsid w:val="00464C06"/>
    <w:rsid w:val="00467C6C"/>
    <w:rsid w:val="00470968"/>
    <w:rsid w:val="00472705"/>
    <w:rsid w:val="00476DAC"/>
    <w:rsid w:val="0048080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0691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74F55"/>
    <w:rsid w:val="00575838"/>
    <w:rsid w:val="00580FC2"/>
    <w:rsid w:val="0058118B"/>
    <w:rsid w:val="00583291"/>
    <w:rsid w:val="00583FAF"/>
    <w:rsid w:val="005857D7"/>
    <w:rsid w:val="00587528"/>
    <w:rsid w:val="005877D7"/>
    <w:rsid w:val="005926CB"/>
    <w:rsid w:val="00593A54"/>
    <w:rsid w:val="00594D3A"/>
    <w:rsid w:val="005A00C6"/>
    <w:rsid w:val="005A2460"/>
    <w:rsid w:val="005A3CEB"/>
    <w:rsid w:val="005A4864"/>
    <w:rsid w:val="005A6548"/>
    <w:rsid w:val="005A6791"/>
    <w:rsid w:val="005B1521"/>
    <w:rsid w:val="005B2581"/>
    <w:rsid w:val="005B2CB3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1E30"/>
    <w:rsid w:val="005E2FC3"/>
    <w:rsid w:val="005F0F2C"/>
    <w:rsid w:val="005F70D1"/>
    <w:rsid w:val="00600E7A"/>
    <w:rsid w:val="00603005"/>
    <w:rsid w:val="00607037"/>
    <w:rsid w:val="00610FAA"/>
    <w:rsid w:val="00611056"/>
    <w:rsid w:val="00620BB3"/>
    <w:rsid w:val="006228B4"/>
    <w:rsid w:val="00641C6E"/>
    <w:rsid w:val="00641EA5"/>
    <w:rsid w:val="00647676"/>
    <w:rsid w:val="0065040D"/>
    <w:rsid w:val="00652D32"/>
    <w:rsid w:val="00652DCB"/>
    <w:rsid w:val="006530CB"/>
    <w:rsid w:val="00653581"/>
    <w:rsid w:val="00664246"/>
    <w:rsid w:val="006644AE"/>
    <w:rsid w:val="00665154"/>
    <w:rsid w:val="006762FD"/>
    <w:rsid w:val="00681A75"/>
    <w:rsid w:val="00683F8E"/>
    <w:rsid w:val="006846A9"/>
    <w:rsid w:val="0068722F"/>
    <w:rsid w:val="00687DD5"/>
    <w:rsid w:val="00687F82"/>
    <w:rsid w:val="00691060"/>
    <w:rsid w:val="006932DE"/>
    <w:rsid w:val="006A2C89"/>
    <w:rsid w:val="006A6D5B"/>
    <w:rsid w:val="006B1AA9"/>
    <w:rsid w:val="006B7769"/>
    <w:rsid w:val="006C0FD5"/>
    <w:rsid w:val="006C114D"/>
    <w:rsid w:val="006C14A9"/>
    <w:rsid w:val="006C709C"/>
    <w:rsid w:val="006D49B5"/>
    <w:rsid w:val="006D513B"/>
    <w:rsid w:val="006E0FF1"/>
    <w:rsid w:val="006E1625"/>
    <w:rsid w:val="006E5E91"/>
    <w:rsid w:val="006E6091"/>
    <w:rsid w:val="006E769F"/>
    <w:rsid w:val="006F23F0"/>
    <w:rsid w:val="006F2CDF"/>
    <w:rsid w:val="006F782D"/>
    <w:rsid w:val="007002F6"/>
    <w:rsid w:val="00700C24"/>
    <w:rsid w:val="007016E0"/>
    <w:rsid w:val="00702027"/>
    <w:rsid w:val="00707657"/>
    <w:rsid w:val="00711E80"/>
    <w:rsid w:val="00714F9D"/>
    <w:rsid w:val="00716DB9"/>
    <w:rsid w:val="007202CC"/>
    <w:rsid w:val="007228E0"/>
    <w:rsid w:val="007271B9"/>
    <w:rsid w:val="007400EF"/>
    <w:rsid w:val="00740392"/>
    <w:rsid w:val="00744107"/>
    <w:rsid w:val="0075359A"/>
    <w:rsid w:val="00753B48"/>
    <w:rsid w:val="00763858"/>
    <w:rsid w:val="007648FF"/>
    <w:rsid w:val="00765379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0A8D"/>
    <w:rsid w:val="007B22BB"/>
    <w:rsid w:val="007B53B8"/>
    <w:rsid w:val="007B5D24"/>
    <w:rsid w:val="007B7D4B"/>
    <w:rsid w:val="007C568B"/>
    <w:rsid w:val="007D368D"/>
    <w:rsid w:val="007E2998"/>
    <w:rsid w:val="007F08E7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0786"/>
    <w:rsid w:val="00831C8F"/>
    <w:rsid w:val="00840667"/>
    <w:rsid w:val="00843FFF"/>
    <w:rsid w:val="008456BA"/>
    <w:rsid w:val="0084621B"/>
    <w:rsid w:val="008472A0"/>
    <w:rsid w:val="00851847"/>
    <w:rsid w:val="00853760"/>
    <w:rsid w:val="00855201"/>
    <w:rsid w:val="0085551B"/>
    <w:rsid w:val="00856DCE"/>
    <w:rsid w:val="00860D66"/>
    <w:rsid w:val="00861459"/>
    <w:rsid w:val="00863EC6"/>
    <w:rsid w:val="008707AC"/>
    <w:rsid w:val="00874381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C4E68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016"/>
    <w:rsid w:val="00944A51"/>
    <w:rsid w:val="00945F5E"/>
    <w:rsid w:val="009516B0"/>
    <w:rsid w:val="00966B41"/>
    <w:rsid w:val="00967615"/>
    <w:rsid w:val="0097315E"/>
    <w:rsid w:val="00983706"/>
    <w:rsid w:val="0098627C"/>
    <w:rsid w:val="0099243C"/>
    <w:rsid w:val="00992598"/>
    <w:rsid w:val="009A04D8"/>
    <w:rsid w:val="009A4B64"/>
    <w:rsid w:val="009A7EAC"/>
    <w:rsid w:val="009B079B"/>
    <w:rsid w:val="009B289D"/>
    <w:rsid w:val="009B346A"/>
    <w:rsid w:val="009B448F"/>
    <w:rsid w:val="009C0205"/>
    <w:rsid w:val="009D030A"/>
    <w:rsid w:val="009E4EA0"/>
    <w:rsid w:val="009E5789"/>
    <w:rsid w:val="009E5E82"/>
    <w:rsid w:val="009F5793"/>
    <w:rsid w:val="009F749C"/>
    <w:rsid w:val="00A04B22"/>
    <w:rsid w:val="00A0530E"/>
    <w:rsid w:val="00A05B59"/>
    <w:rsid w:val="00A07C7C"/>
    <w:rsid w:val="00A111E2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06ED"/>
    <w:rsid w:val="00A41285"/>
    <w:rsid w:val="00A41582"/>
    <w:rsid w:val="00A446A1"/>
    <w:rsid w:val="00A503BA"/>
    <w:rsid w:val="00A57E35"/>
    <w:rsid w:val="00A63F79"/>
    <w:rsid w:val="00A640B9"/>
    <w:rsid w:val="00A65AAC"/>
    <w:rsid w:val="00A67027"/>
    <w:rsid w:val="00A731BE"/>
    <w:rsid w:val="00A76917"/>
    <w:rsid w:val="00A775E7"/>
    <w:rsid w:val="00A81BA3"/>
    <w:rsid w:val="00A83AAD"/>
    <w:rsid w:val="00A907A6"/>
    <w:rsid w:val="00A91603"/>
    <w:rsid w:val="00AB56DB"/>
    <w:rsid w:val="00AC1489"/>
    <w:rsid w:val="00AC230D"/>
    <w:rsid w:val="00AD154D"/>
    <w:rsid w:val="00AD7328"/>
    <w:rsid w:val="00AE0BCA"/>
    <w:rsid w:val="00AE334F"/>
    <w:rsid w:val="00AE614E"/>
    <w:rsid w:val="00AE7520"/>
    <w:rsid w:val="00AF4822"/>
    <w:rsid w:val="00B00C73"/>
    <w:rsid w:val="00B00E1B"/>
    <w:rsid w:val="00B04256"/>
    <w:rsid w:val="00B063DF"/>
    <w:rsid w:val="00B2130F"/>
    <w:rsid w:val="00B22C58"/>
    <w:rsid w:val="00B237B0"/>
    <w:rsid w:val="00B25BDD"/>
    <w:rsid w:val="00B26C67"/>
    <w:rsid w:val="00B31B92"/>
    <w:rsid w:val="00B327F4"/>
    <w:rsid w:val="00B35DBD"/>
    <w:rsid w:val="00B37528"/>
    <w:rsid w:val="00B47852"/>
    <w:rsid w:val="00B51319"/>
    <w:rsid w:val="00B51F63"/>
    <w:rsid w:val="00B53056"/>
    <w:rsid w:val="00B64172"/>
    <w:rsid w:val="00B7016C"/>
    <w:rsid w:val="00B705C7"/>
    <w:rsid w:val="00B77C63"/>
    <w:rsid w:val="00B80684"/>
    <w:rsid w:val="00B87558"/>
    <w:rsid w:val="00B904D4"/>
    <w:rsid w:val="00B945D8"/>
    <w:rsid w:val="00B9467A"/>
    <w:rsid w:val="00BA4AF4"/>
    <w:rsid w:val="00BA72F6"/>
    <w:rsid w:val="00BB0F6D"/>
    <w:rsid w:val="00BC03DB"/>
    <w:rsid w:val="00BC41DB"/>
    <w:rsid w:val="00BC5618"/>
    <w:rsid w:val="00BC77AC"/>
    <w:rsid w:val="00BD5E9E"/>
    <w:rsid w:val="00BD7F86"/>
    <w:rsid w:val="00BF04DA"/>
    <w:rsid w:val="00BF2F5B"/>
    <w:rsid w:val="00BF5C38"/>
    <w:rsid w:val="00BF70E7"/>
    <w:rsid w:val="00BF741E"/>
    <w:rsid w:val="00C03383"/>
    <w:rsid w:val="00C10312"/>
    <w:rsid w:val="00C13EE7"/>
    <w:rsid w:val="00C14B2F"/>
    <w:rsid w:val="00C25D6C"/>
    <w:rsid w:val="00C275B0"/>
    <w:rsid w:val="00C30260"/>
    <w:rsid w:val="00C31DDE"/>
    <w:rsid w:val="00C35264"/>
    <w:rsid w:val="00C362F7"/>
    <w:rsid w:val="00C3646F"/>
    <w:rsid w:val="00C365D6"/>
    <w:rsid w:val="00C46467"/>
    <w:rsid w:val="00C47796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B7674"/>
    <w:rsid w:val="00CC16F1"/>
    <w:rsid w:val="00CC4D73"/>
    <w:rsid w:val="00CD0209"/>
    <w:rsid w:val="00CD454D"/>
    <w:rsid w:val="00CE0DBC"/>
    <w:rsid w:val="00CE1976"/>
    <w:rsid w:val="00CE2575"/>
    <w:rsid w:val="00CE3596"/>
    <w:rsid w:val="00CE6E4F"/>
    <w:rsid w:val="00D00612"/>
    <w:rsid w:val="00D04254"/>
    <w:rsid w:val="00D04455"/>
    <w:rsid w:val="00D059BB"/>
    <w:rsid w:val="00D06433"/>
    <w:rsid w:val="00D15391"/>
    <w:rsid w:val="00D16C16"/>
    <w:rsid w:val="00D17379"/>
    <w:rsid w:val="00D17A2A"/>
    <w:rsid w:val="00D27A3D"/>
    <w:rsid w:val="00D33860"/>
    <w:rsid w:val="00D3405B"/>
    <w:rsid w:val="00D37551"/>
    <w:rsid w:val="00D4051D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B74A2"/>
    <w:rsid w:val="00DC0BD2"/>
    <w:rsid w:val="00DC23C0"/>
    <w:rsid w:val="00DD3F70"/>
    <w:rsid w:val="00DE21DE"/>
    <w:rsid w:val="00DE488E"/>
    <w:rsid w:val="00DE4E46"/>
    <w:rsid w:val="00DE783D"/>
    <w:rsid w:val="00DF2A38"/>
    <w:rsid w:val="00DF427F"/>
    <w:rsid w:val="00DF6FD2"/>
    <w:rsid w:val="00E10C26"/>
    <w:rsid w:val="00E12320"/>
    <w:rsid w:val="00E15908"/>
    <w:rsid w:val="00E1720A"/>
    <w:rsid w:val="00E174B3"/>
    <w:rsid w:val="00E21727"/>
    <w:rsid w:val="00E31719"/>
    <w:rsid w:val="00E32BB1"/>
    <w:rsid w:val="00E35BF7"/>
    <w:rsid w:val="00E4458A"/>
    <w:rsid w:val="00E5737A"/>
    <w:rsid w:val="00E57428"/>
    <w:rsid w:val="00E72040"/>
    <w:rsid w:val="00E7365B"/>
    <w:rsid w:val="00E752B0"/>
    <w:rsid w:val="00E83F59"/>
    <w:rsid w:val="00E862C6"/>
    <w:rsid w:val="00E94C58"/>
    <w:rsid w:val="00EA2FFC"/>
    <w:rsid w:val="00EA79FB"/>
    <w:rsid w:val="00EB05AB"/>
    <w:rsid w:val="00EB0C64"/>
    <w:rsid w:val="00EB2FB0"/>
    <w:rsid w:val="00EB6994"/>
    <w:rsid w:val="00EB76DE"/>
    <w:rsid w:val="00EC7A68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635D"/>
    <w:rsid w:val="00F216DB"/>
    <w:rsid w:val="00F21F2F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4073"/>
    <w:rsid w:val="00F66BE6"/>
    <w:rsid w:val="00F71A4E"/>
    <w:rsid w:val="00F74592"/>
    <w:rsid w:val="00F74F51"/>
    <w:rsid w:val="00F76A67"/>
    <w:rsid w:val="00F7713B"/>
    <w:rsid w:val="00F8068E"/>
    <w:rsid w:val="00F82988"/>
    <w:rsid w:val="00F87A24"/>
    <w:rsid w:val="00F944F9"/>
    <w:rsid w:val="00F953B0"/>
    <w:rsid w:val="00FA1DA4"/>
    <w:rsid w:val="00FA5198"/>
    <w:rsid w:val="00FC1B32"/>
    <w:rsid w:val="00FC260E"/>
    <w:rsid w:val="00FC528D"/>
    <w:rsid w:val="00FC6A55"/>
    <w:rsid w:val="00FD1EAA"/>
    <w:rsid w:val="00FD2575"/>
    <w:rsid w:val="00FD27F5"/>
    <w:rsid w:val="00FD348A"/>
    <w:rsid w:val="00FE09C2"/>
    <w:rsid w:val="00FE1C91"/>
    <w:rsid w:val="00FE2849"/>
    <w:rsid w:val="00FE6B90"/>
    <w:rsid w:val="00FF13AB"/>
    <w:rsid w:val="00FF211B"/>
    <w:rsid w:val="00FF266E"/>
    <w:rsid w:val="00FF56B6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28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14</cp:revision>
  <cp:lastPrinted>2026-01-28T11:30:00Z</cp:lastPrinted>
  <dcterms:created xsi:type="dcterms:W3CDTF">2026-04-22T09:03:00Z</dcterms:created>
  <dcterms:modified xsi:type="dcterms:W3CDTF">2026-08-26T09:59:00Z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